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D9F4E" w14:textId="77777777" w:rsidR="00B42654" w:rsidRDefault="00B42654" w:rsidP="00B42654">
      <w:pPr>
        <w:pStyle w:val="NoSpacing"/>
      </w:pPr>
      <w:r>
        <w:rPr>
          <w:u w:val="single"/>
        </w:rPr>
        <w:t>John CRANE</w:t>
      </w:r>
      <w:r>
        <w:t xml:space="preserve">     </w:t>
      </w:r>
      <w:proofErr w:type="gramStart"/>
      <w:r>
        <w:t xml:space="preserve">   (</w:t>
      </w:r>
      <w:proofErr w:type="gramEnd"/>
      <w:r>
        <w:t>fl.1399)</w:t>
      </w:r>
    </w:p>
    <w:p w14:paraId="2D9561B5" w14:textId="77777777" w:rsidR="00B42654" w:rsidRDefault="00B42654" w:rsidP="00B42654">
      <w:pPr>
        <w:pStyle w:val="NoSpacing"/>
      </w:pPr>
    </w:p>
    <w:p w14:paraId="56D22595" w14:textId="77777777" w:rsidR="00B42654" w:rsidRDefault="00B42654" w:rsidP="00B42654">
      <w:pPr>
        <w:pStyle w:val="NoSpacing"/>
      </w:pPr>
    </w:p>
    <w:p w14:paraId="56F8B43F" w14:textId="77777777" w:rsidR="00B42654" w:rsidRDefault="00B42654" w:rsidP="00B42654">
      <w:pPr>
        <w:pStyle w:val="NoSpacing"/>
      </w:pPr>
      <w:r>
        <w:t>14 Nov.1399</w:t>
      </w:r>
      <w:r>
        <w:tab/>
        <w:t>He was granted 6d a day from the customs of Hull.</w:t>
      </w:r>
    </w:p>
    <w:p w14:paraId="1E27BD0A" w14:textId="77777777" w:rsidR="00B42654" w:rsidRDefault="00B42654" w:rsidP="00B42654">
      <w:pPr>
        <w:pStyle w:val="NoSpacing"/>
      </w:pPr>
      <w:r>
        <w:tab/>
      </w:r>
      <w:r>
        <w:tab/>
        <w:t>(C.P.R. 1399-1401 p.93)</w:t>
      </w:r>
    </w:p>
    <w:p w14:paraId="758BEE8A" w14:textId="77777777" w:rsidR="00B42654" w:rsidRDefault="00B42654" w:rsidP="00B42654">
      <w:pPr>
        <w:pStyle w:val="NoSpacing"/>
      </w:pPr>
    </w:p>
    <w:p w14:paraId="144B1008" w14:textId="77777777" w:rsidR="00B42654" w:rsidRDefault="00B42654" w:rsidP="00B42654">
      <w:pPr>
        <w:pStyle w:val="NoSpacing"/>
      </w:pPr>
    </w:p>
    <w:p w14:paraId="1EB2CBF7" w14:textId="77777777" w:rsidR="00B42654" w:rsidRDefault="00B42654" w:rsidP="00B42654">
      <w:pPr>
        <w:pStyle w:val="NoSpacing"/>
      </w:pPr>
      <w:r>
        <w:t>14 October 2024</w:t>
      </w:r>
    </w:p>
    <w:p w14:paraId="4D5783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34AC7" w14:textId="77777777" w:rsidR="00B42654" w:rsidRDefault="00B42654" w:rsidP="009139A6">
      <w:r>
        <w:separator/>
      </w:r>
    </w:p>
  </w:endnote>
  <w:endnote w:type="continuationSeparator" w:id="0">
    <w:p w14:paraId="75D71440" w14:textId="77777777" w:rsidR="00B42654" w:rsidRDefault="00B426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2CC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79A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BC6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C1BD4" w14:textId="77777777" w:rsidR="00B42654" w:rsidRDefault="00B42654" w:rsidP="009139A6">
      <w:r>
        <w:separator/>
      </w:r>
    </w:p>
  </w:footnote>
  <w:footnote w:type="continuationSeparator" w:id="0">
    <w:p w14:paraId="7274C3EE" w14:textId="77777777" w:rsidR="00B42654" w:rsidRDefault="00B426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914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E4A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86C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54"/>
    <w:rsid w:val="000666E0"/>
    <w:rsid w:val="002510B7"/>
    <w:rsid w:val="00270799"/>
    <w:rsid w:val="005C130B"/>
    <w:rsid w:val="00825DF0"/>
    <w:rsid w:val="00826F5C"/>
    <w:rsid w:val="009139A6"/>
    <w:rsid w:val="009411C2"/>
    <w:rsid w:val="009448BB"/>
    <w:rsid w:val="00947624"/>
    <w:rsid w:val="00A3176C"/>
    <w:rsid w:val="00AE65F8"/>
    <w:rsid w:val="00B42654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2704C"/>
  <w15:chartTrackingRefBased/>
  <w15:docId w15:val="{ACEE1A1B-E1AD-497C-8837-A7D1CD5C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2024-10-16T18:24:00Z</dcterms:created>
  <dcterms:modified xsi:type="dcterms:W3CDTF">2024-10-16T18:26:00Z</dcterms:modified>
</cp:coreProperties>
</file>